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1E7397">
        <w:rPr>
          <w:rFonts w:cs="Arial"/>
          <w:b/>
          <w:caps/>
          <w:sz w:val="28"/>
          <w:szCs w:val="28"/>
        </w:rPr>
        <w:t>245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F3C4D" w:rsidP="00AF3C4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 as devidas p</w:t>
            </w:r>
            <w:r w:rsidR="00BA3DB0" w:rsidRPr="00BA3DB0">
              <w:rPr>
                <w:rFonts w:cs="Arial"/>
                <w:sz w:val="20"/>
                <w:szCs w:val="20"/>
              </w:rPr>
              <w:t>rovidências</w:t>
            </w:r>
            <w:r>
              <w:rPr>
                <w:rFonts w:cs="Arial"/>
                <w:sz w:val="20"/>
                <w:szCs w:val="20"/>
              </w:rPr>
              <w:t>,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 junto à Secretaria de </w:t>
            </w:r>
            <w:r>
              <w:rPr>
                <w:rFonts w:cs="Arial"/>
                <w:sz w:val="20"/>
                <w:szCs w:val="20"/>
              </w:rPr>
              <w:t>Mobilidade Urbana, para que o órgão procure entendimento com as autoescolas do município no sentido da possibilidade da utilização de no</w:t>
            </w:r>
            <w:r w:rsidR="004F0B21">
              <w:rPr>
                <w:rFonts w:cs="Arial"/>
                <w:sz w:val="20"/>
                <w:szCs w:val="20"/>
              </w:rPr>
              <w:t>vo</w:t>
            </w:r>
            <w:r>
              <w:rPr>
                <w:rFonts w:cs="Arial"/>
                <w:sz w:val="20"/>
                <w:szCs w:val="20"/>
              </w:rPr>
              <w:t xml:space="preserve"> local, no mesmo bairro, para a realização das aulas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C13EA4" w:rsidRPr="00C13EA4">
        <w:rPr>
          <w:rFonts w:cs="Arial"/>
        </w:rPr>
        <w:t xml:space="preserve">tendo em vista que a </w:t>
      </w:r>
      <w:r w:rsidR="0089350B">
        <w:rPr>
          <w:rFonts w:cs="Arial"/>
        </w:rPr>
        <w:t>Avenida</w:t>
      </w:r>
      <w:r w:rsidR="00C13EA4" w:rsidRPr="00C13EA4">
        <w:rPr>
          <w:rFonts w:cs="Arial"/>
        </w:rPr>
        <w:t xml:space="preserve"> Antônio Fonseca, localizada no Prolongamento Santa Maria, não dá acesso à Avenida Málek Assad e ainda que a </w:t>
      </w:r>
      <w:r w:rsidR="00EB1DFB">
        <w:rPr>
          <w:rFonts w:cs="Arial"/>
        </w:rPr>
        <w:t xml:space="preserve">Avenida </w:t>
      </w:r>
      <w:r w:rsidR="00EB1DFB" w:rsidRPr="00C13EA4">
        <w:rPr>
          <w:rFonts w:cs="Arial"/>
        </w:rPr>
        <w:t>Estevam</w:t>
      </w:r>
      <w:r w:rsidR="00C13EA4" w:rsidRPr="00C13EA4">
        <w:rPr>
          <w:rFonts w:cs="Arial"/>
        </w:rPr>
        <w:t xml:space="preserve"> Corbani tem a passagem prejudicada por conta de um poste no meio da via, além de alguns obstáculos tipo </w:t>
      </w:r>
      <w:r w:rsidR="00B97EB1">
        <w:rPr>
          <w:rFonts w:cs="Arial"/>
        </w:rPr>
        <w:t>“</w:t>
      </w:r>
      <w:r w:rsidR="00C13EA4" w:rsidRPr="00C13EA4">
        <w:rPr>
          <w:rFonts w:cs="Arial"/>
        </w:rPr>
        <w:t>New Jersey</w:t>
      </w:r>
      <w:r w:rsidR="00B97EB1">
        <w:rPr>
          <w:rFonts w:cs="Arial"/>
        </w:rPr>
        <w:t>”</w:t>
      </w:r>
      <w:r w:rsidR="00C13EA4" w:rsidRPr="00C13EA4">
        <w:rPr>
          <w:rFonts w:cs="Arial"/>
        </w:rPr>
        <w:t>, solicitamos as devidas providências junto à Secretaria de Mobilidade Urbana para que seja debatido com as autoescolas do município uma nova possibilidade de local</w:t>
      </w:r>
      <w:r w:rsidR="00EB1DFB">
        <w:rPr>
          <w:rFonts w:cs="Arial"/>
        </w:rPr>
        <w:t>,</w:t>
      </w:r>
      <w:r w:rsidR="00C13EA4" w:rsidRPr="00C13EA4">
        <w:rPr>
          <w:rFonts w:cs="Arial"/>
        </w:rPr>
        <w:t xml:space="preserve"> no mesmo bairro</w:t>
      </w:r>
      <w:r w:rsidR="00EB1DFB">
        <w:rPr>
          <w:rFonts w:cs="Arial"/>
        </w:rPr>
        <w:t>,</w:t>
      </w:r>
      <w:r w:rsidR="00C13EA4" w:rsidRPr="00C13EA4">
        <w:rPr>
          <w:rFonts w:cs="Arial"/>
        </w:rPr>
        <w:t xml:space="preserve"> para a realização das aulas</w:t>
      </w:r>
      <w:r w:rsidR="00584E86">
        <w:rPr>
          <w:rFonts w:cs="Arial"/>
        </w:rPr>
        <w:t>.</w:t>
      </w:r>
    </w:p>
    <w:p w:rsidR="00E376E9" w:rsidRPr="00E376E9" w:rsidRDefault="00E376E9" w:rsidP="00E376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376E9">
        <w:rPr>
          <w:rFonts w:cs="Arial"/>
        </w:rPr>
        <w:t xml:space="preserve">Lembramos que a Avenida Jarbas Porto de Mattos, atualmente utilizada paras </w:t>
      </w:r>
      <w:r>
        <w:rPr>
          <w:rFonts w:cs="Arial"/>
        </w:rPr>
        <w:t>a</w:t>
      </w:r>
      <w:r w:rsidRPr="00E376E9">
        <w:rPr>
          <w:rFonts w:cs="Arial"/>
        </w:rPr>
        <w:t xml:space="preserve">s aulas práticas de moto, é a única que permite aos moradores </w:t>
      </w:r>
      <w:r w:rsidR="00CC4572">
        <w:rPr>
          <w:rFonts w:cs="Arial"/>
        </w:rPr>
        <w:t xml:space="preserve">o </w:t>
      </w:r>
      <w:r w:rsidRPr="00E376E9">
        <w:rPr>
          <w:rFonts w:cs="Arial"/>
        </w:rPr>
        <w:t xml:space="preserve">acesso à Avenida Málek Assad. Portanto, sugerimos que a </w:t>
      </w:r>
      <w:r>
        <w:rPr>
          <w:rFonts w:cs="Arial"/>
        </w:rPr>
        <w:t xml:space="preserve">Avenida </w:t>
      </w:r>
      <w:r w:rsidRPr="00E376E9">
        <w:rPr>
          <w:rFonts w:cs="Arial"/>
        </w:rPr>
        <w:t xml:space="preserve">Antônio Fonseca seja usada para esta finalidade, nas proximidades de onde é fechada, até porque esta via é extensa e em ambos os lados existem somente os muros dos condomínios. Tal alteração, com certeza, propiciará maior segurança tanto para os instrutores, quanto para </w:t>
      </w:r>
      <w:r w:rsidR="00931192">
        <w:rPr>
          <w:rFonts w:cs="Arial"/>
        </w:rPr>
        <w:t xml:space="preserve">os </w:t>
      </w:r>
      <w:bookmarkStart w:id="0" w:name="_GoBack"/>
      <w:bookmarkEnd w:id="0"/>
      <w:r w:rsidRPr="00E376E9">
        <w:rPr>
          <w:rFonts w:cs="Arial"/>
        </w:rPr>
        <w:t>alunos e moradores do bairro.</w:t>
      </w:r>
    </w:p>
    <w:p w:rsidR="00E376E9" w:rsidRDefault="00E376E9" w:rsidP="00E376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376E9">
        <w:rPr>
          <w:rFonts w:cs="Arial"/>
        </w:rPr>
        <w:t xml:space="preserve">Destacamos o envio do </w:t>
      </w:r>
      <w:r w:rsidRPr="00E376E9">
        <w:rPr>
          <w:rFonts w:cs="Arial"/>
          <w:b/>
        </w:rPr>
        <w:t>OFÍCIO MOB Nº 098/2021/</w:t>
      </w:r>
      <w:proofErr w:type="spellStart"/>
      <w:r w:rsidRPr="00E376E9">
        <w:rPr>
          <w:rFonts w:cs="Arial"/>
          <w:b/>
        </w:rPr>
        <w:t>VERª.MA</w:t>
      </w:r>
      <w:proofErr w:type="spellEnd"/>
      <w:r w:rsidRPr="00E376E9">
        <w:rPr>
          <w:rFonts w:cs="Arial"/>
        </w:rPr>
        <w:t>, no dia 05 de maio de 2021, referente ao assunto</w:t>
      </w:r>
      <w:r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12</w:t>
      </w:r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CDD" w:rsidRDefault="00A54CDD">
      <w:r>
        <w:separator/>
      </w:r>
    </w:p>
  </w:endnote>
  <w:endnote w:type="continuationSeparator" w:id="0">
    <w:p w:rsidR="00A54CDD" w:rsidRDefault="00A5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CDD" w:rsidRDefault="00A54CDD">
      <w:r>
        <w:separator/>
      </w:r>
    </w:p>
  </w:footnote>
  <w:footnote w:type="continuationSeparator" w:id="0">
    <w:p w:rsidR="00A54CDD" w:rsidRDefault="00A5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3DCC"/>
    <w:rsid w:val="00345436"/>
    <w:rsid w:val="00346E9F"/>
    <w:rsid w:val="00347D5E"/>
    <w:rsid w:val="00352128"/>
    <w:rsid w:val="00352E6D"/>
    <w:rsid w:val="00355C7E"/>
    <w:rsid w:val="00362F8B"/>
    <w:rsid w:val="003638CC"/>
    <w:rsid w:val="00367DC3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C0F8F"/>
    <w:rsid w:val="003C683C"/>
    <w:rsid w:val="003E188F"/>
    <w:rsid w:val="003E2535"/>
    <w:rsid w:val="003E4B91"/>
    <w:rsid w:val="003F1EF0"/>
    <w:rsid w:val="003F217D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84A85"/>
    <w:rsid w:val="00487D64"/>
    <w:rsid w:val="00493115"/>
    <w:rsid w:val="0049423C"/>
    <w:rsid w:val="004B69C5"/>
    <w:rsid w:val="004C0E4F"/>
    <w:rsid w:val="004C0F6B"/>
    <w:rsid w:val="004C2B9D"/>
    <w:rsid w:val="004C2C30"/>
    <w:rsid w:val="004C3BF4"/>
    <w:rsid w:val="004C4A65"/>
    <w:rsid w:val="004C6832"/>
    <w:rsid w:val="004C6C78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4368"/>
    <w:rsid w:val="00564775"/>
    <w:rsid w:val="00564AF5"/>
    <w:rsid w:val="00570D8A"/>
    <w:rsid w:val="005736A2"/>
    <w:rsid w:val="0058109A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14351"/>
    <w:rsid w:val="00715F74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7BA9"/>
    <w:rsid w:val="008C33AB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54E2"/>
    <w:rsid w:val="009958CE"/>
    <w:rsid w:val="009A2ABD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54CDD"/>
    <w:rsid w:val="00A67479"/>
    <w:rsid w:val="00A6792F"/>
    <w:rsid w:val="00A753E8"/>
    <w:rsid w:val="00A844CE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6B47"/>
    <w:rsid w:val="00AE447C"/>
    <w:rsid w:val="00AF3C4D"/>
    <w:rsid w:val="00AF4B9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9141B"/>
    <w:rsid w:val="00C92075"/>
    <w:rsid w:val="00C935B3"/>
    <w:rsid w:val="00C94949"/>
    <w:rsid w:val="00CA759E"/>
    <w:rsid w:val="00CA7AD2"/>
    <w:rsid w:val="00CB2BAB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21BC"/>
    <w:rsid w:val="00D7335B"/>
    <w:rsid w:val="00D8365B"/>
    <w:rsid w:val="00D90CF2"/>
    <w:rsid w:val="00D91B2F"/>
    <w:rsid w:val="00D9348D"/>
    <w:rsid w:val="00DB23E5"/>
    <w:rsid w:val="00DB2EB9"/>
    <w:rsid w:val="00DB48F6"/>
    <w:rsid w:val="00DB57DD"/>
    <w:rsid w:val="00DC12E3"/>
    <w:rsid w:val="00DD024E"/>
    <w:rsid w:val="00DD5C1F"/>
    <w:rsid w:val="00DD7D6D"/>
    <w:rsid w:val="00DE1EC0"/>
    <w:rsid w:val="00DE3EE2"/>
    <w:rsid w:val="00DE50DD"/>
    <w:rsid w:val="00E0249F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4EC1"/>
    <w:rsid w:val="00F85DCC"/>
    <w:rsid w:val="00F87F2E"/>
    <w:rsid w:val="00F97CB4"/>
    <w:rsid w:val="00FA282F"/>
    <w:rsid w:val="00FA3CFC"/>
    <w:rsid w:val="00FB00FA"/>
    <w:rsid w:val="00FB0AEF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7F5A3-512A-4F63-8468-ABC792E1A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1</Pages>
  <Words>249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28</cp:revision>
  <cp:lastPrinted>2020-03-16T12:28:00Z</cp:lastPrinted>
  <dcterms:created xsi:type="dcterms:W3CDTF">2021-05-10T19:28:00Z</dcterms:created>
  <dcterms:modified xsi:type="dcterms:W3CDTF">2021-05-11T11:21:00Z</dcterms:modified>
</cp:coreProperties>
</file>